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03911" w14:textId="49737547" w:rsidR="00BA00AB" w:rsidRDefault="005C241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BOTILLER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fl.1450)</w:t>
      </w:r>
    </w:p>
    <w:p w14:paraId="2320E014" w14:textId="743625A4" w:rsidR="005C2415" w:rsidRDefault="005C241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Bread Street Ward, London.</w:t>
      </w:r>
    </w:p>
    <w:p w14:paraId="5A77EC71" w14:textId="77777777" w:rsidR="005C2415" w:rsidRDefault="005C2415" w:rsidP="009139A6">
      <w:pPr>
        <w:pStyle w:val="NoSpacing"/>
        <w:rPr>
          <w:rFonts w:cs="Times New Roman"/>
          <w:szCs w:val="24"/>
        </w:rPr>
      </w:pPr>
    </w:p>
    <w:p w14:paraId="08737537" w14:textId="77777777" w:rsidR="005C2415" w:rsidRDefault="005C2415" w:rsidP="009139A6">
      <w:pPr>
        <w:pStyle w:val="NoSpacing"/>
        <w:rPr>
          <w:rFonts w:cs="Times New Roman"/>
          <w:szCs w:val="24"/>
        </w:rPr>
      </w:pPr>
    </w:p>
    <w:p w14:paraId="3A620ED6" w14:textId="46BA4AFA" w:rsidR="005C2415" w:rsidRDefault="005C241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Feb.1450</w:t>
      </w:r>
      <w:r>
        <w:rPr>
          <w:rFonts w:cs="Times New Roman"/>
          <w:szCs w:val="24"/>
        </w:rPr>
        <w:tab/>
        <w:t>He was elected a Constable.</w:t>
      </w:r>
    </w:p>
    <w:p w14:paraId="3B196B8F" w14:textId="77777777" w:rsidR="005C2415" w:rsidRDefault="005C2415" w:rsidP="005C2415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37358FF9" w14:textId="77777777" w:rsidR="005C2415" w:rsidRDefault="005C2415" w:rsidP="005C2415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University of London, January 1970 p.</w:t>
      </w:r>
      <w:r>
        <w:rPr>
          <w:rFonts w:eastAsia="Times New Roman" w:cs="Times New Roman"/>
          <w:szCs w:val="24"/>
        </w:rPr>
        <w:t>546)</w:t>
      </w:r>
    </w:p>
    <w:p w14:paraId="02EE8121" w14:textId="77777777" w:rsidR="005C2415" w:rsidRDefault="005C2415" w:rsidP="005C2415">
      <w:pPr>
        <w:pStyle w:val="NoSpacing"/>
        <w:rPr>
          <w:rFonts w:eastAsia="Times New Roman" w:cs="Times New Roman"/>
          <w:szCs w:val="24"/>
        </w:rPr>
      </w:pPr>
    </w:p>
    <w:p w14:paraId="328B49A1" w14:textId="77777777" w:rsidR="005C2415" w:rsidRDefault="005C2415" w:rsidP="005C2415">
      <w:pPr>
        <w:pStyle w:val="NoSpacing"/>
        <w:rPr>
          <w:rFonts w:eastAsia="Times New Roman" w:cs="Times New Roman"/>
          <w:szCs w:val="24"/>
        </w:rPr>
      </w:pPr>
    </w:p>
    <w:p w14:paraId="09A1CD26" w14:textId="59546BFA" w:rsidR="005C2415" w:rsidRDefault="005C2415" w:rsidP="005C241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April 2023</w:t>
      </w:r>
      <w:r>
        <w:rPr>
          <w:rFonts w:eastAsia="Times New Roman" w:cs="Times New Roman"/>
          <w:szCs w:val="24"/>
        </w:rPr>
        <w:t xml:space="preserve">  </w:t>
      </w:r>
    </w:p>
    <w:p w14:paraId="3DA8D2BF" w14:textId="1F47E95F" w:rsidR="005C2415" w:rsidRDefault="005C2415" w:rsidP="009139A6">
      <w:pPr>
        <w:pStyle w:val="NoSpacing"/>
        <w:rPr>
          <w:rFonts w:cs="Times New Roman"/>
          <w:szCs w:val="24"/>
        </w:rPr>
      </w:pPr>
    </w:p>
    <w:p w14:paraId="6D1B6A53" w14:textId="675AF97D" w:rsidR="00763488" w:rsidRPr="00763488" w:rsidRDefault="00763488" w:rsidP="009139A6">
      <w:pPr>
        <w:pStyle w:val="NoSpacing"/>
        <w:rPr>
          <w:rFonts w:cs="Times New Roman"/>
          <w:szCs w:val="24"/>
        </w:rPr>
      </w:pPr>
    </w:p>
    <w:sectPr w:rsidR="00763488" w:rsidRPr="007634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2617F" w14:textId="77777777" w:rsidR="005C2415" w:rsidRDefault="005C2415" w:rsidP="009139A6">
      <w:r>
        <w:separator/>
      </w:r>
    </w:p>
  </w:endnote>
  <w:endnote w:type="continuationSeparator" w:id="0">
    <w:p w14:paraId="51A4666B" w14:textId="77777777" w:rsidR="005C2415" w:rsidRDefault="005C24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CE7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300B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C8C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A042A" w14:textId="77777777" w:rsidR="005C2415" w:rsidRDefault="005C2415" w:rsidP="009139A6">
      <w:r>
        <w:separator/>
      </w:r>
    </w:p>
  </w:footnote>
  <w:footnote w:type="continuationSeparator" w:id="0">
    <w:p w14:paraId="750D8E5C" w14:textId="77777777" w:rsidR="005C2415" w:rsidRDefault="005C24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830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4E0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3F1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415"/>
    <w:rsid w:val="000666E0"/>
    <w:rsid w:val="002510B7"/>
    <w:rsid w:val="005C130B"/>
    <w:rsid w:val="005C2415"/>
    <w:rsid w:val="0076348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185F8"/>
  <w15:chartTrackingRefBased/>
  <w15:docId w15:val="{BBDA9078-6B57-4137-9EAE-2A8FC60C3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2023-04-21T20:12:00Z</dcterms:created>
  <dcterms:modified xsi:type="dcterms:W3CDTF">2023-04-21T20:17:00Z</dcterms:modified>
</cp:coreProperties>
</file>